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3B0B4" w14:textId="77777777" w:rsidR="005B6821" w:rsidRDefault="005B6821" w:rsidP="005B68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Giles DAKERS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43CECEFE" w14:textId="77777777" w:rsidR="005B6821" w:rsidRDefault="005B6821" w:rsidP="005B68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E7CBCC" w14:textId="77777777" w:rsidR="005B6821" w:rsidRDefault="005B6821" w:rsidP="005B68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825609" w14:textId="77777777" w:rsidR="005B6821" w:rsidRDefault="005B6821" w:rsidP="005B68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Huls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Bladon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652B53BC" w14:textId="77777777" w:rsidR="005B6821" w:rsidRDefault="005B6821" w:rsidP="005B68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Baker(q.v.),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Huddesfeld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Pole(q.v.) made a </w:t>
      </w:r>
    </w:p>
    <w:p w14:paraId="4A38438A" w14:textId="77777777" w:rsidR="005B6821" w:rsidRDefault="005B6821" w:rsidP="005B68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plaint of trespass against William Pyke of Plimpton, Devon(q.v.).</w:t>
      </w:r>
    </w:p>
    <w:p w14:paraId="6B83E2B7" w14:textId="77777777" w:rsidR="005B6821" w:rsidRDefault="005B6821" w:rsidP="005B68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5BF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D9D81AA" w14:textId="77777777" w:rsidR="005B6821" w:rsidRDefault="005B6821" w:rsidP="005B68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8421E9" w14:textId="77777777" w:rsidR="005B6821" w:rsidRDefault="005B6821" w:rsidP="005B68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15C89B" w14:textId="77777777" w:rsidR="005B6821" w:rsidRDefault="005B6821" w:rsidP="005B68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February 2021</w:t>
      </w:r>
    </w:p>
    <w:p w14:paraId="3EB324E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44EC3" w14:textId="77777777" w:rsidR="005B6821" w:rsidRDefault="005B6821" w:rsidP="009139A6">
      <w:r>
        <w:separator/>
      </w:r>
    </w:p>
  </w:endnote>
  <w:endnote w:type="continuationSeparator" w:id="0">
    <w:p w14:paraId="138670B6" w14:textId="77777777" w:rsidR="005B6821" w:rsidRDefault="005B68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659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481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4C1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C8989" w14:textId="77777777" w:rsidR="005B6821" w:rsidRDefault="005B6821" w:rsidP="009139A6">
      <w:r>
        <w:separator/>
      </w:r>
    </w:p>
  </w:footnote>
  <w:footnote w:type="continuationSeparator" w:id="0">
    <w:p w14:paraId="347C7DF2" w14:textId="77777777" w:rsidR="005B6821" w:rsidRDefault="005B68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46E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041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7C1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821"/>
    <w:rsid w:val="000666E0"/>
    <w:rsid w:val="002510B7"/>
    <w:rsid w:val="005B6821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7FEEE"/>
  <w15:chartTrackingRefBased/>
  <w15:docId w15:val="{F1CE2C10-2FFB-46F4-B182-7B2A1088F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B68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2021-03-11T21:30:00Z</dcterms:created>
  <dcterms:modified xsi:type="dcterms:W3CDTF">2021-03-11T21:30:00Z</dcterms:modified>
</cp:coreProperties>
</file>